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284"/>
        <w:gridCol w:w="2920"/>
        <w:gridCol w:w="3629"/>
      </w:tblGrid>
      <w:tr w:rsidR="00DB208D" w14:paraId="5FC9AE17" w14:textId="77777777">
        <w:trPr>
          <w:jc w:val="center"/>
        </w:trPr>
        <w:tc>
          <w:tcPr>
            <w:tcW w:w="3284" w:type="dxa"/>
          </w:tcPr>
          <w:p w14:paraId="37F00EC9" w14:textId="77777777" w:rsidR="00DB208D" w:rsidRDefault="00DB208D">
            <w:pPr>
              <w:jc w:val="center"/>
              <w:rPr>
                <w:lang w:val="lt-LT"/>
              </w:rPr>
            </w:pPr>
          </w:p>
        </w:tc>
        <w:tc>
          <w:tcPr>
            <w:tcW w:w="2920" w:type="dxa"/>
          </w:tcPr>
          <w:p w14:paraId="0F740BCA" w14:textId="77777777" w:rsidR="00DB208D" w:rsidRDefault="00DB208D">
            <w:pPr>
              <w:jc w:val="center"/>
              <w:rPr>
                <w:lang w:val="lt-LT"/>
              </w:rPr>
            </w:pPr>
          </w:p>
        </w:tc>
        <w:tc>
          <w:tcPr>
            <w:tcW w:w="3629" w:type="dxa"/>
          </w:tcPr>
          <w:p w14:paraId="71F504E5" w14:textId="77777777" w:rsidR="00DB208D" w:rsidRDefault="00DB208D">
            <w:pPr>
              <w:jc w:val="center"/>
              <w:rPr>
                <w:b/>
                <w:lang w:val="lt-LT"/>
              </w:rPr>
            </w:pPr>
          </w:p>
        </w:tc>
      </w:tr>
      <w:tr w:rsidR="00DB208D" w14:paraId="4C347566" w14:textId="77777777">
        <w:trPr>
          <w:jc w:val="center"/>
        </w:trPr>
        <w:tc>
          <w:tcPr>
            <w:tcW w:w="3284" w:type="dxa"/>
          </w:tcPr>
          <w:p w14:paraId="57288D95" w14:textId="77777777" w:rsidR="00DB208D" w:rsidRDefault="00DB208D">
            <w:pPr>
              <w:jc w:val="center"/>
              <w:rPr>
                <w:lang w:val="lt-LT"/>
              </w:rPr>
            </w:pPr>
          </w:p>
        </w:tc>
        <w:bookmarkStart w:id="0" w:name="_MON_1051000405"/>
        <w:bookmarkStart w:id="1" w:name="_MON_1051000430"/>
        <w:bookmarkStart w:id="2" w:name="_MON_1051000472"/>
        <w:bookmarkStart w:id="3" w:name="_MON_1051000718"/>
        <w:bookmarkStart w:id="4" w:name="_MON_1051091041"/>
        <w:bookmarkStart w:id="5" w:name="_MON_1051091062"/>
        <w:bookmarkEnd w:id="0"/>
        <w:bookmarkEnd w:id="1"/>
        <w:bookmarkEnd w:id="2"/>
        <w:bookmarkEnd w:id="3"/>
        <w:bookmarkEnd w:id="4"/>
        <w:bookmarkEnd w:id="5"/>
        <w:bookmarkStart w:id="6" w:name="_MON_1051000241"/>
        <w:bookmarkEnd w:id="6"/>
        <w:tc>
          <w:tcPr>
            <w:tcW w:w="2920" w:type="dxa"/>
          </w:tcPr>
          <w:p w14:paraId="49CC762E" w14:textId="77777777" w:rsidR="00DB208D" w:rsidRDefault="00DB208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object w:dxaOrig="753" w:dyaOrig="830" w14:anchorId="495E0CC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7.2pt;height:41.4pt" o:ole="" fillcolor="window">
                  <v:imagedata r:id="rId8" o:title=""/>
                </v:shape>
                <o:OLEObject Type="Embed" ProgID="Word.Picture.8" ShapeID="_x0000_i1025" DrawAspect="Content" ObjectID="_1831798034" r:id="rId9"/>
              </w:object>
            </w:r>
          </w:p>
        </w:tc>
        <w:tc>
          <w:tcPr>
            <w:tcW w:w="3629" w:type="dxa"/>
          </w:tcPr>
          <w:p w14:paraId="43DE8F83" w14:textId="77777777" w:rsidR="00DB208D" w:rsidRDefault="00DB208D">
            <w:pPr>
              <w:jc w:val="center"/>
              <w:rPr>
                <w:lang w:val="lt-LT"/>
              </w:rPr>
            </w:pPr>
          </w:p>
        </w:tc>
      </w:tr>
    </w:tbl>
    <w:p w14:paraId="1388979C" w14:textId="77777777" w:rsidR="00DB208D" w:rsidRDefault="00DB208D">
      <w:pPr>
        <w:jc w:val="center"/>
        <w:rPr>
          <w:sz w:val="26"/>
          <w:lang w:val="lt-LT"/>
        </w:rPr>
      </w:pPr>
    </w:p>
    <w:p w14:paraId="7A2CEF12" w14:textId="77777777" w:rsidR="00743843" w:rsidRDefault="00903278" w:rsidP="00EF6DF4">
      <w:pPr>
        <w:jc w:val="center"/>
        <w:outlineLvl w:val="0"/>
        <w:rPr>
          <w:b/>
          <w:sz w:val="28"/>
          <w:lang w:val="lt-LT"/>
        </w:rPr>
      </w:pPr>
      <w:bookmarkStart w:id="7" w:name="_Toc203285932"/>
      <w:r>
        <w:rPr>
          <w:b/>
          <w:sz w:val="28"/>
          <w:lang w:val="lt-LT"/>
        </w:rPr>
        <w:t>PASIENIO KONTROLĖS PUNKTŲ DIREKCIJA</w:t>
      </w:r>
      <w:bookmarkEnd w:id="7"/>
    </w:p>
    <w:p w14:paraId="28DC769C" w14:textId="77777777" w:rsidR="00903278" w:rsidRDefault="00743843" w:rsidP="00EF6DF4">
      <w:pPr>
        <w:jc w:val="center"/>
        <w:outlineLvl w:val="0"/>
        <w:rPr>
          <w:b/>
          <w:sz w:val="28"/>
          <w:lang w:val="lt-LT"/>
        </w:rPr>
      </w:pPr>
      <w:bookmarkStart w:id="8" w:name="_Toc203285933"/>
      <w:r>
        <w:rPr>
          <w:b/>
          <w:sz w:val="28"/>
          <w:lang w:val="lt-LT"/>
        </w:rPr>
        <w:t xml:space="preserve">PRIE SUSISIEKIMO </w:t>
      </w:r>
      <w:r w:rsidR="00903278">
        <w:rPr>
          <w:b/>
          <w:sz w:val="28"/>
          <w:lang w:val="lt-LT"/>
        </w:rPr>
        <w:t>MINISTERIJOS</w:t>
      </w:r>
      <w:bookmarkEnd w:id="8"/>
    </w:p>
    <w:p w14:paraId="2CBEF5E5" w14:textId="77777777" w:rsidR="00DB208D" w:rsidRDefault="00DB208D">
      <w:pPr>
        <w:jc w:val="center"/>
        <w:rPr>
          <w:lang w:val="lt-LT"/>
        </w:rPr>
      </w:pPr>
    </w:p>
    <w:p w14:paraId="34EC2703" w14:textId="77777777" w:rsidR="00F2067D" w:rsidRPr="00802832" w:rsidRDefault="00617EAD" w:rsidP="00F2067D">
      <w:pPr>
        <w:overflowPunct w:val="0"/>
        <w:autoSpaceDE w:val="0"/>
        <w:autoSpaceDN w:val="0"/>
        <w:adjustRightInd w:val="0"/>
        <w:jc w:val="center"/>
        <w:rPr>
          <w:sz w:val="18"/>
          <w:szCs w:val="18"/>
          <w:lang w:val="lt-LT"/>
        </w:rPr>
      </w:pPr>
      <w:r>
        <w:rPr>
          <w:sz w:val="18"/>
          <w:szCs w:val="18"/>
          <w:lang w:val="lt-LT"/>
        </w:rPr>
        <w:t>B</w:t>
      </w:r>
      <w:r w:rsidR="00F2067D">
        <w:rPr>
          <w:sz w:val="18"/>
          <w:szCs w:val="18"/>
          <w:lang w:val="lt-LT"/>
        </w:rPr>
        <w:t>iudžetinė įstaiga, Gedimino pr. 26, LT-01104 Vilnius, tel. (8 5)  262 0061, faks. (8 5) 262 0081, el</w:t>
      </w:r>
      <w:r w:rsidR="00F2067D" w:rsidRPr="00802832">
        <w:rPr>
          <w:sz w:val="18"/>
          <w:szCs w:val="18"/>
          <w:lang w:val="lt-LT"/>
        </w:rPr>
        <w:t>. p. </w:t>
      </w:r>
      <w:r w:rsidR="00F2067D">
        <w:rPr>
          <w:sz w:val="18"/>
          <w:szCs w:val="18"/>
          <w:lang w:val="lt-LT"/>
        </w:rPr>
        <w:t>pkpd@pkpd.lt</w:t>
      </w:r>
    </w:p>
    <w:p w14:paraId="62A1693E" w14:textId="77777777" w:rsidR="00AA09F4" w:rsidRDefault="00F2067D" w:rsidP="00F2067D">
      <w:pPr>
        <w:jc w:val="center"/>
        <w:rPr>
          <w:sz w:val="18"/>
          <w:lang w:val="lt-LT"/>
        </w:rPr>
      </w:pPr>
      <w:r w:rsidRPr="00802832">
        <w:rPr>
          <w:sz w:val="18"/>
          <w:szCs w:val="18"/>
          <w:lang w:val="lt-LT"/>
        </w:rPr>
        <w:t>Duomenys kaupiami ir saugomi Juridinių asmenų registre, kodas </w:t>
      </w:r>
      <w:r>
        <w:rPr>
          <w:sz w:val="18"/>
          <w:szCs w:val="18"/>
          <w:lang w:val="lt-LT"/>
        </w:rPr>
        <w:t>300147455</w:t>
      </w:r>
      <w:r w:rsidR="000E347F">
        <w:rPr>
          <w:sz w:val="18"/>
          <w:lang w:val="lt-LT"/>
        </w:rPr>
        <w:t xml:space="preserve">    </w:t>
      </w:r>
    </w:p>
    <w:p w14:paraId="654F507B" w14:textId="77777777" w:rsidR="000E347F" w:rsidRPr="00AA09F4" w:rsidRDefault="004A4BCC" w:rsidP="00AA09F4">
      <w:pPr>
        <w:rPr>
          <w:sz w:val="18"/>
          <w:lang w:val="lt-LT"/>
        </w:rPr>
      </w:pPr>
      <w:r>
        <w:rPr>
          <w:b/>
          <w:noProof/>
          <w:sz w:val="28"/>
          <w:lang w:val="lt-LT" w:eastAsia="lt-LT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381CF16E" wp14:editId="4966D935">
                <wp:simplePos x="0" y="0"/>
                <wp:positionH relativeFrom="column">
                  <wp:posOffset>10160</wp:posOffset>
                </wp:positionH>
                <wp:positionV relativeFrom="paragraph">
                  <wp:posOffset>26035</wp:posOffset>
                </wp:positionV>
                <wp:extent cx="6120130" cy="0"/>
                <wp:effectExtent l="0" t="0" r="0" b="0"/>
                <wp:wrapTopAndBottom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9E43E0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2.05pt" to="482.7pt,2.0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9UiLKrgEAAEkDAAAOAAAAZHJzL2Uyb0RvYy54bWysU8Fu2zAMvQ/YPwi6L3YyoBuMOD2k7S7d FqDtBzCSbAuVRUFUYufvR6lJVmy3YT4Ikkg+vfdIr2/n0YmjiWTRt3K5qKUwXqG2vm/ly/PDp69S UAKvwaE3rTwZkrebjx/WU2jMCgd02kTBIJ6aKbRySCk0VUVqMCPQAoPxHOwwjpD4GPtKR5gYfXTV qq5vqgmjDhGVIeLbu7eg3BT8rjMq/ew6Mkm4VjK3VNZY1n1eq80amj5CGKw604B/YDGC9fzoFeoO EohDtH9BjVZFJOzSQuFYYddZZYoGVrOs/1DzNEAwRQubQ+FqE/0/WPXjuPW7mKmr2T+FR1SvJDxu B/C9KQSeT4Ebt8xWVVOg5lqSDxR2Ueyn76g5Bw4JiwtzF8cMyfrEXMw+Xc02cxKKL2+WrPgz90Rd YhU0l8IQKX0zOIq8aaWzPvsADRwfKWUi0FxS8rXHB+tc6aXzYmK2qy91XSoIndU5mvMo9vuti+II eRzKV2Rx5H1axIPXBW0woO/P+wTWve35defPbmQD8rRRs0d92sWLS9yvQvM8W3kg3p9L9e8/YPML AAD//wMAUEsDBBQABgAIAAAAIQBwIe2B2gAAAAUBAAAPAAAAZHJzL2Rvd25yZXYueG1sTI7BTsMw EETvSPyDtUjcqNOqhBDiVAhUVSAubZG4bpMlDsTrNHbb8PcsXOD4NKOZVyxG16kjDaH1bGA6SUAR V75uuTHwul1eZaBCRK6x80wGvijAojw/KzCv/YnXdNzERskIhxwN2Bj7XOtQWXIYJr4nluzdDw6j 4NDoesCTjLtOz5Ik1Q5blgeLPT1Yqj43B2cAH1fr+JbNnm/aJ/vysV3uVzbbG3N5Md7fgYo0xr8y /OiLOpTitPMHroPqhFMpGphPQUl6m17PQe1+WZeF/m9ffgMAAP//AwBQSwECLQAUAAYACAAAACEA toM4kv4AAADhAQAAEwAAAAAAAAAAAAAAAAAAAAAAW0NvbnRlbnRfVHlwZXNdLnhtbFBLAQItABQA BgAIAAAAIQA4/SH/1gAAAJQBAAALAAAAAAAAAAAAAAAAAC8BAABfcmVscy8ucmVsc1BLAQItABQA BgAIAAAAIQA9UiLKrgEAAEkDAAAOAAAAAAAAAAAAAAAAAC4CAABkcnMvZTJvRG9jLnhtbFBLAQIt ABQABgAIAAAAIQBwIe2B2gAAAAUBAAAPAAAAAAAAAAAAAAAAAAgEAABkcnMvZG93bnJldi54bWxQ SwUGAAAAAAQABADzAAAADwUAAAAA " o:allowincell="f" strokeweight="1pt">
                <w10:wrap type="topAndBottom"/>
              </v:line>
            </w:pict>
          </mc:Fallback>
        </mc:AlternateContent>
      </w:r>
    </w:p>
    <w:p w14:paraId="2ECF5A2C" w14:textId="77777777" w:rsidR="00D47A02" w:rsidRDefault="00D47A02">
      <w:pPr>
        <w:jc w:val="center"/>
        <w:rPr>
          <w:b/>
          <w:sz w:val="28"/>
          <w:lang w:val="lt-LT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785"/>
        <w:gridCol w:w="358"/>
        <w:gridCol w:w="1595"/>
        <w:gridCol w:w="530"/>
        <w:gridCol w:w="2371"/>
      </w:tblGrid>
      <w:tr w:rsidR="00B2042F" w:rsidRPr="007C0E68" w14:paraId="69B4403F" w14:textId="77777777" w:rsidTr="002C5D3C">
        <w:trPr>
          <w:trHeight w:val="270"/>
        </w:trPr>
        <w:tc>
          <w:tcPr>
            <w:tcW w:w="4785" w:type="dxa"/>
            <w:vMerge w:val="restart"/>
          </w:tcPr>
          <w:p w14:paraId="63C31B81" w14:textId="1DBD66E2" w:rsidR="005855CB" w:rsidRDefault="00416645" w:rsidP="00283F26">
            <w:pPr>
              <w:rPr>
                <w:szCs w:val="24"/>
                <w:lang w:val="lt-LT"/>
              </w:rPr>
            </w:pPr>
            <w:r>
              <w:rPr>
                <w:szCs w:val="24"/>
                <w:lang w:val="lt-LT"/>
              </w:rPr>
              <w:t xml:space="preserve">UAB </w:t>
            </w:r>
            <w:r w:rsidR="003E2118">
              <w:rPr>
                <w:szCs w:val="24"/>
                <w:lang w:val="lt-LT"/>
              </w:rPr>
              <w:t>„</w:t>
            </w:r>
            <w:r w:rsidR="00DA67A2">
              <w:rPr>
                <w:szCs w:val="24"/>
                <w:lang w:val="lt-LT"/>
              </w:rPr>
              <w:t>UP architektai</w:t>
            </w:r>
            <w:r>
              <w:rPr>
                <w:szCs w:val="24"/>
                <w:lang w:val="lt-LT"/>
              </w:rPr>
              <w:t>“</w:t>
            </w:r>
          </w:p>
          <w:p w14:paraId="4F0315AE" w14:textId="77777777" w:rsidR="0076728B" w:rsidRPr="00AE7841" w:rsidRDefault="0076728B" w:rsidP="00283F26">
            <w:pPr>
              <w:rPr>
                <w:szCs w:val="24"/>
                <w:lang w:val="lt-LT"/>
              </w:rPr>
            </w:pPr>
          </w:p>
        </w:tc>
        <w:tc>
          <w:tcPr>
            <w:tcW w:w="358" w:type="dxa"/>
            <w:tcBorders>
              <w:top w:val="nil"/>
            </w:tcBorders>
          </w:tcPr>
          <w:p w14:paraId="44638AAE" w14:textId="77777777" w:rsidR="00B2042F" w:rsidRPr="007C0E68" w:rsidRDefault="00B2042F" w:rsidP="00283F26">
            <w:pPr>
              <w:rPr>
                <w:szCs w:val="24"/>
                <w:lang w:val="lt-LT"/>
              </w:rPr>
            </w:pPr>
          </w:p>
          <w:p w14:paraId="39CC0037" w14:textId="77777777" w:rsidR="00B2042F" w:rsidRPr="007C0E68" w:rsidRDefault="00B2042F" w:rsidP="00283F26">
            <w:pPr>
              <w:rPr>
                <w:szCs w:val="24"/>
                <w:lang w:val="lt-LT"/>
              </w:rPr>
            </w:pPr>
          </w:p>
        </w:tc>
        <w:tc>
          <w:tcPr>
            <w:tcW w:w="1595" w:type="dxa"/>
          </w:tcPr>
          <w:p w14:paraId="62311100" w14:textId="47A5C0E3" w:rsidR="00B2042F" w:rsidRPr="007C0E68" w:rsidRDefault="000E064D" w:rsidP="00416645">
            <w:pPr>
              <w:rPr>
                <w:szCs w:val="24"/>
                <w:lang w:val="lt-LT"/>
              </w:rPr>
            </w:pPr>
            <w:r>
              <w:rPr>
                <w:szCs w:val="24"/>
                <w:lang w:val="lt-LT"/>
              </w:rPr>
              <w:t>20</w:t>
            </w:r>
            <w:r w:rsidR="00B321BA">
              <w:rPr>
                <w:szCs w:val="24"/>
                <w:lang w:val="lt-LT"/>
              </w:rPr>
              <w:t>2</w:t>
            </w:r>
            <w:r w:rsidR="00A100FD">
              <w:rPr>
                <w:szCs w:val="24"/>
                <w:lang w:val="lt-LT"/>
              </w:rPr>
              <w:t>6</w:t>
            </w:r>
            <w:r w:rsidR="000F65CD">
              <w:rPr>
                <w:szCs w:val="24"/>
                <w:lang w:val="lt-LT"/>
              </w:rPr>
              <w:t>-</w:t>
            </w:r>
            <w:r w:rsidR="00A100FD">
              <w:rPr>
                <w:szCs w:val="24"/>
                <w:lang w:val="lt-LT"/>
              </w:rPr>
              <w:t>02</w:t>
            </w:r>
            <w:r w:rsidR="00B2042F">
              <w:rPr>
                <w:szCs w:val="24"/>
                <w:lang w:val="lt-LT"/>
              </w:rPr>
              <w:t>-</w:t>
            </w:r>
          </w:p>
        </w:tc>
        <w:tc>
          <w:tcPr>
            <w:tcW w:w="530" w:type="dxa"/>
          </w:tcPr>
          <w:p w14:paraId="0F6610BC" w14:textId="77777777" w:rsidR="00B2042F" w:rsidRPr="007C0E68" w:rsidRDefault="00B2042F" w:rsidP="00283F26">
            <w:pPr>
              <w:rPr>
                <w:szCs w:val="24"/>
                <w:lang w:val="lt-LT"/>
              </w:rPr>
            </w:pPr>
            <w:r w:rsidRPr="007C0E68">
              <w:rPr>
                <w:szCs w:val="24"/>
                <w:lang w:val="lt-LT"/>
              </w:rPr>
              <w:t>Nr.</w:t>
            </w:r>
          </w:p>
        </w:tc>
        <w:tc>
          <w:tcPr>
            <w:tcW w:w="2371" w:type="dxa"/>
          </w:tcPr>
          <w:p w14:paraId="599CA6B4" w14:textId="77777777" w:rsidR="00B2042F" w:rsidRPr="007C0E68" w:rsidRDefault="00B2042F" w:rsidP="00283F26">
            <w:pPr>
              <w:rPr>
                <w:szCs w:val="24"/>
                <w:lang w:val="lt-LT"/>
              </w:rPr>
            </w:pPr>
            <w:r>
              <w:rPr>
                <w:szCs w:val="24"/>
                <w:lang w:val="lt-LT"/>
              </w:rPr>
              <w:t>2-</w:t>
            </w:r>
          </w:p>
        </w:tc>
      </w:tr>
      <w:tr w:rsidR="002F1DE4" w:rsidRPr="007C0E68" w14:paraId="2C9FF6F4" w14:textId="77777777" w:rsidTr="002C5D3C">
        <w:trPr>
          <w:trHeight w:val="270"/>
        </w:trPr>
        <w:tc>
          <w:tcPr>
            <w:tcW w:w="4785" w:type="dxa"/>
            <w:vMerge/>
          </w:tcPr>
          <w:p w14:paraId="4311B091" w14:textId="77777777" w:rsidR="002F1DE4" w:rsidRDefault="002F1DE4" w:rsidP="00283F26">
            <w:pPr>
              <w:rPr>
                <w:szCs w:val="24"/>
                <w:lang w:val="lt-LT"/>
              </w:rPr>
            </w:pPr>
          </w:p>
        </w:tc>
        <w:tc>
          <w:tcPr>
            <w:tcW w:w="358" w:type="dxa"/>
            <w:tcBorders>
              <w:top w:val="nil"/>
            </w:tcBorders>
          </w:tcPr>
          <w:p w14:paraId="18AF71EF" w14:textId="77777777" w:rsidR="002F1DE4" w:rsidRPr="007C0E68" w:rsidRDefault="002F1DE4" w:rsidP="00283F26">
            <w:pPr>
              <w:rPr>
                <w:szCs w:val="24"/>
                <w:lang w:val="lt-LT"/>
              </w:rPr>
            </w:pPr>
          </w:p>
        </w:tc>
        <w:tc>
          <w:tcPr>
            <w:tcW w:w="1595" w:type="dxa"/>
          </w:tcPr>
          <w:p w14:paraId="1DB2ADB3" w14:textId="77777777" w:rsidR="002F1DE4" w:rsidRDefault="002F1DE4" w:rsidP="00A2202D">
            <w:pPr>
              <w:rPr>
                <w:szCs w:val="24"/>
                <w:lang w:val="lt-LT"/>
              </w:rPr>
            </w:pPr>
          </w:p>
        </w:tc>
        <w:tc>
          <w:tcPr>
            <w:tcW w:w="530" w:type="dxa"/>
          </w:tcPr>
          <w:p w14:paraId="6ABE77A1" w14:textId="77777777" w:rsidR="002F1DE4" w:rsidRPr="007C0E68" w:rsidRDefault="002F1DE4" w:rsidP="00283F26">
            <w:pPr>
              <w:rPr>
                <w:szCs w:val="24"/>
                <w:lang w:val="lt-LT"/>
              </w:rPr>
            </w:pPr>
          </w:p>
        </w:tc>
        <w:tc>
          <w:tcPr>
            <w:tcW w:w="2371" w:type="dxa"/>
          </w:tcPr>
          <w:p w14:paraId="28003FE5" w14:textId="77777777" w:rsidR="002F1DE4" w:rsidRDefault="002F1DE4" w:rsidP="008F4C67">
            <w:pPr>
              <w:rPr>
                <w:szCs w:val="24"/>
                <w:lang w:val="lt-LT"/>
              </w:rPr>
            </w:pPr>
          </w:p>
        </w:tc>
      </w:tr>
      <w:tr w:rsidR="00B2042F" w:rsidRPr="00BE4E92" w14:paraId="7D1C12D4" w14:textId="77777777" w:rsidTr="002C5D3C">
        <w:trPr>
          <w:trHeight w:val="381"/>
        </w:trPr>
        <w:tc>
          <w:tcPr>
            <w:tcW w:w="9639" w:type="dxa"/>
            <w:gridSpan w:val="5"/>
          </w:tcPr>
          <w:p w14:paraId="376DCB98" w14:textId="77777777" w:rsidR="00D45943" w:rsidRDefault="00D45943" w:rsidP="00A2202D">
            <w:pPr>
              <w:spacing w:before="100" w:beforeAutospacing="1" w:after="100" w:afterAutospacing="1"/>
              <w:jc w:val="both"/>
              <w:rPr>
                <w:b/>
                <w:caps/>
                <w:szCs w:val="24"/>
                <w:lang w:val="lt-LT"/>
              </w:rPr>
            </w:pPr>
          </w:p>
          <w:p w14:paraId="053625B9" w14:textId="5C0A472A" w:rsidR="00715E72" w:rsidRPr="00D424A6" w:rsidRDefault="00715E72" w:rsidP="008D1ECF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PRITARIMAS </w:t>
            </w:r>
            <w:r w:rsidRPr="00136110">
              <w:rPr>
                <w:b/>
              </w:rPr>
              <w:t>TRANSPORTO PASKIRTIES (TRANSPORTO PASTATŲ PASKIRTIES GRUPĖS) PASTATO VILNIAUS R. SAV., MEDININKŲ SEN., MEDININKŲ K., PASIENIEČIŲ G. 26, STATYBOS</w:t>
            </w:r>
            <w:r w:rsidRPr="00F53CF6">
              <w:t xml:space="preserve"> </w:t>
            </w:r>
            <w:r>
              <w:rPr>
                <w:b/>
                <w:bCs/>
              </w:rPr>
              <w:t xml:space="preserve">TECHNINIO DARBO PROJEKTO SPRENDINIAMS </w:t>
            </w:r>
          </w:p>
          <w:p w14:paraId="0FD1C26A" w14:textId="3CE5AB6B" w:rsidR="00B2042F" w:rsidRPr="003F5DE2" w:rsidRDefault="00B2042F" w:rsidP="00A2202D">
            <w:pPr>
              <w:spacing w:before="100" w:beforeAutospacing="1" w:after="100" w:afterAutospacing="1"/>
              <w:jc w:val="both"/>
              <w:rPr>
                <w:b/>
                <w:caps/>
                <w:szCs w:val="24"/>
                <w:lang w:val="lt-LT"/>
              </w:rPr>
            </w:pPr>
          </w:p>
        </w:tc>
      </w:tr>
    </w:tbl>
    <w:p w14:paraId="390B434E" w14:textId="77777777" w:rsidR="00B2042F" w:rsidRDefault="00B2042F" w:rsidP="00B2042F">
      <w:pPr>
        <w:rPr>
          <w:szCs w:val="24"/>
          <w:lang w:val="lt-LT"/>
        </w:rPr>
      </w:pPr>
    </w:p>
    <w:p w14:paraId="6E6957BD" w14:textId="77777777" w:rsidR="008D1ECF" w:rsidRPr="00D424A6" w:rsidRDefault="008D1ECF" w:rsidP="008D1ECF">
      <w:pPr>
        <w:suppressAutoHyphens/>
        <w:spacing w:line="360" w:lineRule="auto"/>
        <w:ind w:firstLine="709"/>
        <w:jc w:val="both"/>
        <w:textAlignment w:val="center"/>
        <w:rPr>
          <w:b/>
          <w:iCs/>
        </w:rPr>
      </w:pPr>
      <w:r w:rsidRPr="00B917A9">
        <w:rPr>
          <w:lang w:val="lt-LT"/>
        </w:rPr>
        <w:t>Informuojame, kad susipažinome su projektuotojo UP architektai, UAB parengtais „</w:t>
      </w:r>
      <w:r w:rsidRPr="00B917A9">
        <w:rPr>
          <w:iCs/>
          <w:lang w:val="lt-LT"/>
        </w:rPr>
        <w:t xml:space="preserve">Transporto paskirties (transporto pastatų paskirties grupės) pastato Vilniaus r. sav., Medininkų sen., Medininkų k., Pasieniečių g. 26 statybos techniniu darbo projektu“ </w:t>
      </w:r>
      <w:r w:rsidRPr="00B917A9">
        <w:rPr>
          <w:lang w:val="lt-LT"/>
        </w:rPr>
        <w:t xml:space="preserve">ir įvertinę projekto bylą pagal projektavimo darbų sutartį </w:t>
      </w:r>
      <w:r w:rsidRPr="00B917A9">
        <w:rPr>
          <w:color w:val="000000"/>
          <w:lang w:val="lt-LT"/>
        </w:rPr>
        <w:t xml:space="preserve">Nr. 11BE-188, </w:t>
      </w:r>
      <w:r w:rsidRPr="00B917A9">
        <w:rPr>
          <w:lang w:val="lt-LT"/>
        </w:rPr>
        <w:t xml:space="preserve"> </w:t>
      </w:r>
      <w:r w:rsidRPr="00B917A9">
        <w:rPr>
          <w:color w:val="000000"/>
          <w:lang w:val="lt-LT"/>
        </w:rPr>
        <w:t xml:space="preserve">2024.10.04  </w:t>
      </w:r>
      <w:r w:rsidRPr="00B917A9">
        <w:rPr>
          <w:lang w:val="lt-LT"/>
        </w:rPr>
        <w:t>pritariame techninio darbo projekto sprendiniams bei bendriesiems statinių rodikliams</w:t>
      </w:r>
      <w:r w:rsidRPr="00DC2E15">
        <w:t>.</w:t>
      </w:r>
      <w:r w:rsidRPr="00D424A6">
        <w:t xml:space="preserve"> </w:t>
      </w:r>
    </w:p>
    <w:p w14:paraId="5A57ECAA" w14:textId="77777777" w:rsidR="008D1ECF" w:rsidRPr="00D424A6" w:rsidRDefault="008D1ECF" w:rsidP="008D1ECF">
      <w:pPr>
        <w:widowControl w:val="0"/>
      </w:pPr>
    </w:p>
    <w:p w14:paraId="475E9C1D" w14:textId="043438A3" w:rsidR="009460E6" w:rsidRPr="00F520B8" w:rsidRDefault="00E47FF6" w:rsidP="009460E6">
      <w:pPr>
        <w:spacing w:line="360" w:lineRule="auto"/>
        <w:jc w:val="both"/>
        <w:rPr>
          <w:szCs w:val="24"/>
          <w:lang w:val="lt-LT"/>
        </w:rPr>
      </w:pPr>
      <w:r>
        <w:rPr>
          <w:szCs w:val="24"/>
          <w:lang w:val="lt-LT"/>
        </w:rPr>
        <w:tab/>
        <w:t>Statytojas: Pasienio kontrolės punktų direkcija prie Susisiekimo ministerijos</w:t>
      </w:r>
    </w:p>
    <w:p w14:paraId="480B875D" w14:textId="77777777" w:rsidR="00D45943" w:rsidRDefault="00D45943" w:rsidP="00B2042F">
      <w:pPr>
        <w:rPr>
          <w:szCs w:val="24"/>
          <w:lang w:val="lt-LT"/>
        </w:rPr>
      </w:pPr>
    </w:p>
    <w:tbl>
      <w:tblPr>
        <w:tblpPr w:leftFromText="180" w:rightFromText="180" w:vertAnchor="text" w:horzAnchor="margin" w:tblpX="130" w:tblpY="171"/>
        <w:tblW w:w="0" w:type="auto"/>
        <w:tblCellSpacing w:w="11" w:type="dxa"/>
        <w:tblLayout w:type="fixed"/>
        <w:tblLook w:val="0000" w:firstRow="0" w:lastRow="0" w:firstColumn="0" w:lastColumn="0" w:noHBand="0" w:noVBand="0"/>
      </w:tblPr>
      <w:tblGrid>
        <w:gridCol w:w="5703"/>
        <w:gridCol w:w="3925"/>
      </w:tblGrid>
      <w:tr w:rsidR="00B2042F" w14:paraId="52CE9FD4" w14:textId="77777777" w:rsidTr="00283F26">
        <w:trPr>
          <w:trHeight w:val="360"/>
          <w:tblCellSpacing w:w="11" w:type="dxa"/>
        </w:trPr>
        <w:tc>
          <w:tcPr>
            <w:tcW w:w="5670" w:type="dxa"/>
            <w:tcBorders>
              <w:bottom w:val="nil"/>
            </w:tcBorders>
          </w:tcPr>
          <w:p w14:paraId="74AE103F" w14:textId="77777777" w:rsidR="00B2042F" w:rsidRDefault="00B2042F" w:rsidP="00283F26">
            <w:pPr>
              <w:rPr>
                <w:szCs w:val="24"/>
                <w:lang w:val="lt-LT"/>
              </w:rPr>
            </w:pPr>
            <w:r>
              <w:rPr>
                <w:szCs w:val="24"/>
                <w:lang w:val="lt-LT"/>
              </w:rPr>
              <w:t>Direktorius</w:t>
            </w:r>
          </w:p>
        </w:tc>
        <w:tc>
          <w:tcPr>
            <w:tcW w:w="3892" w:type="dxa"/>
            <w:tcBorders>
              <w:left w:val="nil"/>
            </w:tcBorders>
          </w:tcPr>
          <w:p w14:paraId="54B22F55" w14:textId="77777777" w:rsidR="00B2042F" w:rsidRPr="00EF6E9F" w:rsidRDefault="000E064D" w:rsidP="00283F26">
            <w:pPr>
              <w:jc w:val="right"/>
              <w:rPr>
                <w:caps/>
                <w:lang w:val="lt-LT"/>
              </w:rPr>
            </w:pPr>
            <w:r>
              <w:rPr>
                <w:szCs w:val="24"/>
                <w:lang w:val="lt-LT"/>
              </w:rPr>
              <w:t>Mindaugas Zobiela</w:t>
            </w:r>
          </w:p>
        </w:tc>
      </w:tr>
    </w:tbl>
    <w:p w14:paraId="5BD65A96" w14:textId="77777777" w:rsidR="00B2042F" w:rsidRDefault="00B2042F" w:rsidP="00B2042F">
      <w:pPr>
        <w:widowControl w:val="0"/>
        <w:ind w:right="-1"/>
        <w:rPr>
          <w:lang w:val="lt-LT"/>
        </w:rPr>
      </w:pPr>
    </w:p>
    <w:sectPr w:rsidR="00B2042F" w:rsidSect="00703A27">
      <w:headerReference w:type="even" r:id="rId10"/>
      <w:headerReference w:type="default" r:id="rId11"/>
      <w:footerReference w:type="even" r:id="rId12"/>
      <w:footerReference w:type="default" r:id="rId13"/>
      <w:endnotePr>
        <w:numRestart w:val="eachSect"/>
      </w:endnotePr>
      <w:type w:val="continuous"/>
      <w:pgSz w:w="11906" w:h="16838" w:code="9"/>
      <w:pgMar w:top="1134" w:right="567" w:bottom="85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DDA58" w14:textId="77777777" w:rsidR="00662757" w:rsidRDefault="00662757">
      <w:r>
        <w:separator/>
      </w:r>
    </w:p>
    <w:p w14:paraId="750E4CDA" w14:textId="77777777" w:rsidR="00662757" w:rsidRDefault="00662757"/>
  </w:endnote>
  <w:endnote w:type="continuationSeparator" w:id="0">
    <w:p w14:paraId="6A2EDF76" w14:textId="77777777" w:rsidR="00662757" w:rsidRDefault="00662757">
      <w:r>
        <w:continuationSeparator/>
      </w:r>
    </w:p>
    <w:p w14:paraId="233F99B8" w14:textId="77777777" w:rsidR="00662757" w:rsidRDefault="006627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333FE" w14:textId="77777777" w:rsidR="00AB1CB5" w:rsidRDefault="00AB1CB5" w:rsidP="0028392A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C4E5982" w14:textId="77777777" w:rsidR="00AB1CB5" w:rsidRDefault="00AB1CB5" w:rsidP="00AB1CB5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C7A2A" w14:textId="323CB908" w:rsidR="002C5D3C" w:rsidRDefault="002C5D3C" w:rsidP="002C5D3C">
    <w:pPr>
      <w:pStyle w:val="Porat"/>
      <w:ind w:right="360"/>
      <w:rPr>
        <w:sz w:val="23"/>
        <w:szCs w:val="23"/>
        <w:lang w:val="lt-LT"/>
      </w:rPr>
    </w:pPr>
  </w:p>
  <w:p w14:paraId="4417492A" w14:textId="77777777" w:rsidR="00AB1CB5" w:rsidRDefault="00AB1CB5" w:rsidP="00AB1CB5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5BE3C" w14:textId="77777777" w:rsidR="00662757" w:rsidRDefault="00662757">
      <w:r>
        <w:separator/>
      </w:r>
    </w:p>
    <w:p w14:paraId="7A1FE3DA" w14:textId="77777777" w:rsidR="00662757" w:rsidRDefault="00662757"/>
  </w:footnote>
  <w:footnote w:type="continuationSeparator" w:id="0">
    <w:p w14:paraId="0BEC3DDC" w14:textId="77777777" w:rsidR="00662757" w:rsidRDefault="00662757">
      <w:r>
        <w:continuationSeparator/>
      </w:r>
    </w:p>
    <w:p w14:paraId="010DC87D" w14:textId="77777777" w:rsidR="00662757" w:rsidRDefault="006627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619D4" w14:textId="77777777" w:rsidR="003A3A69" w:rsidRDefault="003A3A69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47A98ACB" w14:textId="77777777" w:rsidR="003A3A69" w:rsidRDefault="003A3A69">
    <w:pPr>
      <w:pStyle w:val="Antrats"/>
    </w:pPr>
  </w:p>
  <w:p w14:paraId="4E3E711A" w14:textId="77777777" w:rsidR="003A3A69" w:rsidRDefault="003A3A6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627C3" w14:textId="77777777" w:rsidR="003A3A69" w:rsidRDefault="003A3A69" w:rsidP="008147B9">
    <w:pPr>
      <w:pStyle w:val="Antrats"/>
    </w:pPr>
  </w:p>
  <w:p w14:paraId="29D03B48" w14:textId="77777777" w:rsidR="003A3A69" w:rsidRDefault="003A3A6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94E5B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AE4BAB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62CF7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F2BE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8ED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0BE60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9785AA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BFAC1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E22E9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C0227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27369C"/>
    <w:multiLevelType w:val="hybridMultilevel"/>
    <w:tmpl w:val="0AFA9CD4"/>
    <w:lvl w:ilvl="0" w:tplc="4730873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0FC411B0"/>
    <w:multiLevelType w:val="multilevel"/>
    <w:tmpl w:val="7F8468CA"/>
    <w:lvl w:ilvl="0">
      <w:start w:val="2004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Zero"/>
      <w:lvlText w:val="%1-%2"/>
      <w:lvlJc w:val="left"/>
      <w:pPr>
        <w:tabs>
          <w:tab w:val="num" w:pos="930"/>
        </w:tabs>
        <w:ind w:left="93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50"/>
        </w:tabs>
        <w:ind w:left="105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280"/>
        </w:tabs>
        <w:ind w:left="22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12" w15:restartNumberingAfterBreak="0">
    <w:nsid w:val="3BEB5F93"/>
    <w:multiLevelType w:val="hybridMultilevel"/>
    <w:tmpl w:val="CC0EC668"/>
    <w:lvl w:ilvl="0" w:tplc="19A41C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3D1D34F0"/>
    <w:multiLevelType w:val="hybridMultilevel"/>
    <w:tmpl w:val="20049D5E"/>
    <w:lvl w:ilvl="0" w:tplc="8F14702E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4" w15:restartNumberingAfterBreak="0">
    <w:nsid w:val="477648A4"/>
    <w:multiLevelType w:val="hybridMultilevel"/>
    <w:tmpl w:val="DE9241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9A31C5"/>
    <w:multiLevelType w:val="hybridMultilevel"/>
    <w:tmpl w:val="6E3C843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250449E"/>
    <w:multiLevelType w:val="multilevel"/>
    <w:tmpl w:val="2E62B5C2"/>
    <w:lvl w:ilvl="0">
      <w:start w:val="2004"/>
      <w:numFmt w:val="decimal"/>
      <w:lvlText w:val="%1-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1">
      <w:start w:val="3"/>
      <w:numFmt w:val="decimalZero"/>
      <w:lvlText w:val="%1-%2-"/>
      <w:lvlJc w:val="left"/>
      <w:pPr>
        <w:tabs>
          <w:tab w:val="num" w:pos="1440"/>
        </w:tabs>
        <w:ind w:left="1440" w:hanging="13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1560"/>
        </w:tabs>
        <w:ind w:left="1560" w:hanging="13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1680"/>
        </w:tabs>
        <w:ind w:left="1680" w:hanging="13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1800"/>
        </w:tabs>
        <w:ind w:left="1800" w:hanging="132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2040"/>
        </w:tabs>
        <w:ind w:left="20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2640"/>
        </w:tabs>
        <w:ind w:left="264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num w:numId="1" w16cid:durableId="482241254">
    <w:abstractNumId w:val="16"/>
  </w:num>
  <w:num w:numId="2" w16cid:durableId="1320618346">
    <w:abstractNumId w:val="11"/>
  </w:num>
  <w:num w:numId="3" w16cid:durableId="114178161">
    <w:abstractNumId w:val="12"/>
  </w:num>
  <w:num w:numId="4" w16cid:durableId="1166357071">
    <w:abstractNumId w:val="10"/>
  </w:num>
  <w:num w:numId="5" w16cid:durableId="1751928228">
    <w:abstractNumId w:val="15"/>
  </w:num>
  <w:num w:numId="6" w16cid:durableId="1674800529">
    <w:abstractNumId w:val="13"/>
  </w:num>
  <w:num w:numId="7" w16cid:durableId="844856413">
    <w:abstractNumId w:val="8"/>
  </w:num>
  <w:num w:numId="8" w16cid:durableId="279846471">
    <w:abstractNumId w:val="3"/>
  </w:num>
  <w:num w:numId="9" w16cid:durableId="1049570293">
    <w:abstractNumId w:val="2"/>
  </w:num>
  <w:num w:numId="10" w16cid:durableId="1233657594">
    <w:abstractNumId w:val="1"/>
  </w:num>
  <w:num w:numId="11" w16cid:durableId="1309166569">
    <w:abstractNumId w:val="0"/>
  </w:num>
  <w:num w:numId="12" w16cid:durableId="98454584">
    <w:abstractNumId w:val="9"/>
  </w:num>
  <w:num w:numId="13" w16cid:durableId="658577963">
    <w:abstractNumId w:val="7"/>
  </w:num>
  <w:num w:numId="14" w16cid:durableId="1575819013">
    <w:abstractNumId w:val="6"/>
  </w:num>
  <w:num w:numId="15" w16cid:durableId="426389993">
    <w:abstractNumId w:val="5"/>
  </w:num>
  <w:num w:numId="16" w16cid:durableId="1921865713">
    <w:abstractNumId w:val="4"/>
  </w:num>
  <w:num w:numId="17" w16cid:durableId="202258275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white" strokecolor="white">
      <v:fill color="white"/>
      <v:stroke color="white"/>
    </o:shapedefaults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C71"/>
    <w:rsid w:val="000015BE"/>
    <w:rsid w:val="0000648C"/>
    <w:rsid w:val="0000660D"/>
    <w:rsid w:val="0001349F"/>
    <w:rsid w:val="0001455A"/>
    <w:rsid w:val="00020A43"/>
    <w:rsid w:val="0003777D"/>
    <w:rsid w:val="00043755"/>
    <w:rsid w:val="000547EB"/>
    <w:rsid w:val="000577C3"/>
    <w:rsid w:val="00066323"/>
    <w:rsid w:val="0007039C"/>
    <w:rsid w:val="00075FFB"/>
    <w:rsid w:val="00077230"/>
    <w:rsid w:val="00083C09"/>
    <w:rsid w:val="00091AE1"/>
    <w:rsid w:val="00095088"/>
    <w:rsid w:val="000A004B"/>
    <w:rsid w:val="000A18D9"/>
    <w:rsid w:val="000C043E"/>
    <w:rsid w:val="000C525D"/>
    <w:rsid w:val="000D0D8F"/>
    <w:rsid w:val="000E064D"/>
    <w:rsid w:val="000E1938"/>
    <w:rsid w:val="000E347F"/>
    <w:rsid w:val="000E5256"/>
    <w:rsid w:val="000F1B1A"/>
    <w:rsid w:val="000F2041"/>
    <w:rsid w:val="000F65CD"/>
    <w:rsid w:val="00110B1E"/>
    <w:rsid w:val="00125F60"/>
    <w:rsid w:val="00126C71"/>
    <w:rsid w:val="00126D9E"/>
    <w:rsid w:val="001279BD"/>
    <w:rsid w:val="00131D40"/>
    <w:rsid w:val="0013507F"/>
    <w:rsid w:val="0014187A"/>
    <w:rsid w:val="001478CC"/>
    <w:rsid w:val="00151C7E"/>
    <w:rsid w:val="001645ED"/>
    <w:rsid w:val="00174EB3"/>
    <w:rsid w:val="00175012"/>
    <w:rsid w:val="00180C00"/>
    <w:rsid w:val="00183B53"/>
    <w:rsid w:val="00191685"/>
    <w:rsid w:val="00191DB0"/>
    <w:rsid w:val="001A4EC2"/>
    <w:rsid w:val="001D45A5"/>
    <w:rsid w:val="001F2E6C"/>
    <w:rsid w:val="001F7CBC"/>
    <w:rsid w:val="00200ACD"/>
    <w:rsid w:val="0020375D"/>
    <w:rsid w:val="0022111A"/>
    <w:rsid w:val="00227A62"/>
    <w:rsid w:val="00231063"/>
    <w:rsid w:val="00236C65"/>
    <w:rsid w:val="00244E24"/>
    <w:rsid w:val="00252F3C"/>
    <w:rsid w:val="00255A49"/>
    <w:rsid w:val="002668D8"/>
    <w:rsid w:val="00276A53"/>
    <w:rsid w:val="0028392A"/>
    <w:rsid w:val="00283F26"/>
    <w:rsid w:val="00285228"/>
    <w:rsid w:val="002A1F8D"/>
    <w:rsid w:val="002A2AE6"/>
    <w:rsid w:val="002A4183"/>
    <w:rsid w:val="002B0D40"/>
    <w:rsid w:val="002B299E"/>
    <w:rsid w:val="002C5D3C"/>
    <w:rsid w:val="002D5FD8"/>
    <w:rsid w:val="002F1DE4"/>
    <w:rsid w:val="002F4EC8"/>
    <w:rsid w:val="002F6766"/>
    <w:rsid w:val="0030430A"/>
    <w:rsid w:val="00307343"/>
    <w:rsid w:val="00321F32"/>
    <w:rsid w:val="00322E4D"/>
    <w:rsid w:val="003259BC"/>
    <w:rsid w:val="00332818"/>
    <w:rsid w:val="00344150"/>
    <w:rsid w:val="00344FFC"/>
    <w:rsid w:val="003504E2"/>
    <w:rsid w:val="00353ED1"/>
    <w:rsid w:val="00355117"/>
    <w:rsid w:val="0035635F"/>
    <w:rsid w:val="00357E5C"/>
    <w:rsid w:val="00361AFF"/>
    <w:rsid w:val="0036218F"/>
    <w:rsid w:val="00364CC8"/>
    <w:rsid w:val="00364DC0"/>
    <w:rsid w:val="00365197"/>
    <w:rsid w:val="00375056"/>
    <w:rsid w:val="003753EB"/>
    <w:rsid w:val="003779C4"/>
    <w:rsid w:val="00381C3B"/>
    <w:rsid w:val="003A3A69"/>
    <w:rsid w:val="003A79DC"/>
    <w:rsid w:val="003B4837"/>
    <w:rsid w:val="003B4DC2"/>
    <w:rsid w:val="003C1E5B"/>
    <w:rsid w:val="003C63D3"/>
    <w:rsid w:val="003D22B2"/>
    <w:rsid w:val="003D4B22"/>
    <w:rsid w:val="003E2118"/>
    <w:rsid w:val="003E7DF9"/>
    <w:rsid w:val="003F2ED8"/>
    <w:rsid w:val="003F5DE2"/>
    <w:rsid w:val="003F7F8F"/>
    <w:rsid w:val="00400A45"/>
    <w:rsid w:val="00402A92"/>
    <w:rsid w:val="00406596"/>
    <w:rsid w:val="00407B09"/>
    <w:rsid w:val="004102AC"/>
    <w:rsid w:val="00415F10"/>
    <w:rsid w:val="00416645"/>
    <w:rsid w:val="00417567"/>
    <w:rsid w:val="004219DF"/>
    <w:rsid w:val="0042342D"/>
    <w:rsid w:val="00426CC8"/>
    <w:rsid w:val="00427228"/>
    <w:rsid w:val="00431CA6"/>
    <w:rsid w:val="00436F39"/>
    <w:rsid w:val="004375B5"/>
    <w:rsid w:val="00440804"/>
    <w:rsid w:val="00443737"/>
    <w:rsid w:val="00454328"/>
    <w:rsid w:val="0046191F"/>
    <w:rsid w:val="00464053"/>
    <w:rsid w:val="00476D00"/>
    <w:rsid w:val="00483381"/>
    <w:rsid w:val="00487DA2"/>
    <w:rsid w:val="0049086F"/>
    <w:rsid w:val="00497D03"/>
    <w:rsid w:val="004A3352"/>
    <w:rsid w:val="004A4BCC"/>
    <w:rsid w:val="004A4DAA"/>
    <w:rsid w:val="004B34A0"/>
    <w:rsid w:val="004B3CAA"/>
    <w:rsid w:val="004B5857"/>
    <w:rsid w:val="004C1C22"/>
    <w:rsid w:val="004D590C"/>
    <w:rsid w:val="004D640E"/>
    <w:rsid w:val="004E5776"/>
    <w:rsid w:val="004F44FD"/>
    <w:rsid w:val="004F535C"/>
    <w:rsid w:val="00502392"/>
    <w:rsid w:val="005057D4"/>
    <w:rsid w:val="00505A71"/>
    <w:rsid w:val="00505FCA"/>
    <w:rsid w:val="005066C6"/>
    <w:rsid w:val="00520036"/>
    <w:rsid w:val="00522F90"/>
    <w:rsid w:val="00526F64"/>
    <w:rsid w:val="00536643"/>
    <w:rsid w:val="005438E5"/>
    <w:rsid w:val="005526D7"/>
    <w:rsid w:val="005541BC"/>
    <w:rsid w:val="00566961"/>
    <w:rsid w:val="005676D3"/>
    <w:rsid w:val="00572B3C"/>
    <w:rsid w:val="005755A8"/>
    <w:rsid w:val="00577551"/>
    <w:rsid w:val="00583CA0"/>
    <w:rsid w:val="0058472D"/>
    <w:rsid w:val="005855CB"/>
    <w:rsid w:val="005959DC"/>
    <w:rsid w:val="00596141"/>
    <w:rsid w:val="005C27DD"/>
    <w:rsid w:val="005D1648"/>
    <w:rsid w:val="005E308F"/>
    <w:rsid w:val="005F3236"/>
    <w:rsid w:val="005F55C1"/>
    <w:rsid w:val="005F7DEC"/>
    <w:rsid w:val="006015F5"/>
    <w:rsid w:val="00602B59"/>
    <w:rsid w:val="00617EAD"/>
    <w:rsid w:val="00636709"/>
    <w:rsid w:val="00640753"/>
    <w:rsid w:val="00640C21"/>
    <w:rsid w:val="00641788"/>
    <w:rsid w:val="00642832"/>
    <w:rsid w:val="006606C8"/>
    <w:rsid w:val="00662757"/>
    <w:rsid w:val="006676F9"/>
    <w:rsid w:val="00691250"/>
    <w:rsid w:val="006919CE"/>
    <w:rsid w:val="006919EC"/>
    <w:rsid w:val="00693E81"/>
    <w:rsid w:val="00695946"/>
    <w:rsid w:val="00696CF0"/>
    <w:rsid w:val="006A5382"/>
    <w:rsid w:val="006B0E93"/>
    <w:rsid w:val="006B3518"/>
    <w:rsid w:val="006B6DBD"/>
    <w:rsid w:val="006B7A83"/>
    <w:rsid w:val="006C02AC"/>
    <w:rsid w:val="006C64DA"/>
    <w:rsid w:val="006D1D25"/>
    <w:rsid w:val="006D77C3"/>
    <w:rsid w:val="006E1A33"/>
    <w:rsid w:val="006E4FE4"/>
    <w:rsid w:val="006E5B70"/>
    <w:rsid w:val="006F26F6"/>
    <w:rsid w:val="006F4E3C"/>
    <w:rsid w:val="006F62A5"/>
    <w:rsid w:val="006F7D51"/>
    <w:rsid w:val="00700E11"/>
    <w:rsid w:val="00703A27"/>
    <w:rsid w:val="007148E6"/>
    <w:rsid w:val="00715E72"/>
    <w:rsid w:val="00723BCF"/>
    <w:rsid w:val="007326CC"/>
    <w:rsid w:val="00740133"/>
    <w:rsid w:val="007401FE"/>
    <w:rsid w:val="00743843"/>
    <w:rsid w:val="00743A7E"/>
    <w:rsid w:val="00746DE0"/>
    <w:rsid w:val="00747DF4"/>
    <w:rsid w:val="00751A96"/>
    <w:rsid w:val="00752E51"/>
    <w:rsid w:val="00753DB6"/>
    <w:rsid w:val="007621DD"/>
    <w:rsid w:val="0076563F"/>
    <w:rsid w:val="0076728B"/>
    <w:rsid w:val="007766F5"/>
    <w:rsid w:val="00782466"/>
    <w:rsid w:val="00782813"/>
    <w:rsid w:val="00793084"/>
    <w:rsid w:val="007A201B"/>
    <w:rsid w:val="007A4809"/>
    <w:rsid w:val="007B7AF8"/>
    <w:rsid w:val="007C06C1"/>
    <w:rsid w:val="007C0E68"/>
    <w:rsid w:val="007C23FF"/>
    <w:rsid w:val="007C5563"/>
    <w:rsid w:val="007D4C5E"/>
    <w:rsid w:val="007D5290"/>
    <w:rsid w:val="007E23DD"/>
    <w:rsid w:val="007F60BF"/>
    <w:rsid w:val="007F6824"/>
    <w:rsid w:val="00800F14"/>
    <w:rsid w:val="008026AE"/>
    <w:rsid w:val="0080337B"/>
    <w:rsid w:val="00807B2D"/>
    <w:rsid w:val="00811B38"/>
    <w:rsid w:val="008135E0"/>
    <w:rsid w:val="008147B9"/>
    <w:rsid w:val="00834C09"/>
    <w:rsid w:val="00834D7E"/>
    <w:rsid w:val="008552F3"/>
    <w:rsid w:val="0085638A"/>
    <w:rsid w:val="00866896"/>
    <w:rsid w:val="00871D3B"/>
    <w:rsid w:val="008828C8"/>
    <w:rsid w:val="00887975"/>
    <w:rsid w:val="008A421E"/>
    <w:rsid w:val="008A4E46"/>
    <w:rsid w:val="008A6FB6"/>
    <w:rsid w:val="008B5225"/>
    <w:rsid w:val="008B72DB"/>
    <w:rsid w:val="008D1ECF"/>
    <w:rsid w:val="008E084E"/>
    <w:rsid w:val="008E3C5C"/>
    <w:rsid w:val="008E4BA1"/>
    <w:rsid w:val="008F091A"/>
    <w:rsid w:val="008F3FE2"/>
    <w:rsid w:val="008F4C67"/>
    <w:rsid w:val="008F534D"/>
    <w:rsid w:val="00903278"/>
    <w:rsid w:val="0090661F"/>
    <w:rsid w:val="00907F75"/>
    <w:rsid w:val="00911A8D"/>
    <w:rsid w:val="009202AC"/>
    <w:rsid w:val="00937F39"/>
    <w:rsid w:val="00941711"/>
    <w:rsid w:val="00943335"/>
    <w:rsid w:val="00943706"/>
    <w:rsid w:val="009449BB"/>
    <w:rsid w:val="009460E6"/>
    <w:rsid w:val="00950360"/>
    <w:rsid w:val="0095134E"/>
    <w:rsid w:val="00951610"/>
    <w:rsid w:val="009540BA"/>
    <w:rsid w:val="00963E9A"/>
    <w:rsid w:val="009705B5"/>
    <w:rsid w:val="00971672"/>
    <w:rsid w:val="0097443A"/>
    <w:rsid w:val="00987866"/>
    <w:rsid w:val="00992A5A"/>
    <w:rsid w:val="00994F92"/>
    <w:rsid w:val="009A0FD3"/>
    <w:rsid w:val="009A2066"/>
    <w:rsid w:val="009A431E"/>
    <w:rsid w:val="009A54E6"/>
    <w:rsid w:val="009A6ABD"/>
    <w:rsid w:val="009B2C67"/>
    <w:rsid w:val="009B41D5"/>
    <w:rsid w:val="009D0D21"/>
    <w:rsid w:val="009D18A8"/>
    <w:rsid w:val="009D4E11"/>
    <w:rsid w:val="009E4371"/>
    <w:rsid w:val="009E45E4"/>
    <w:rsid w:val="009E5FFB"/>
    <w:rsid w:val="009E65F1"/>
    <w:rsid w:val="00A100FD"/>
    <w:rsid w:val="00A120E8"/>
    <w:rsid w:val="00A15D69"/>
    <w:rsid w:val="00A1717C"/>
    <w:rsid w:val="00A20254"/>
    <w:rsid w:val="00A2202D"/>
    <w:rsid w:val="00A30707"/>
    <w:rsid w:val="00A375D7"/>
    <w:rsid w:val="00A44F0C"/>
    <w:rsid w:val="00A53F7E"/>
    <w:rsid w:val="00A579A6"/>
    <w:rsid w:val="00A7635A"/>
    <w:rsid w:val="00A8159E"/>
    <w:rsid w:val="00A8655B"/>
    <w:rsid w:val="00A87B84"/>
    <w:rsid w:val="00A91466"/>
    <w:rsid w:val="00A960FD"/>
    <w:rsid w:val="00AA09F4"/>
    <w:rsid w:val="00AA1D1A"/>
    <w:rsid w:val="00AA24DC"/>
    <w:rsid w:val="00AB1CB5"/>
    <w:rsid w:val="00AB222B"/>
    <w:rsid w:val="00AB52B5"/>
    <w:rsid w:val="00AB69A8"/>
    <w:rsid w:val="00AC0F51"/>
    <w:rsid w:val="00AD747B"/>
    <w:rsid w:val="00AE0F70"/>
    <w:rsid w:val="00AE1097"/>
    <w:rsid w:val="00AE49E9"/>
    <w:rsid w:val="00AE7841"/>
    <w:rsid w:val="00AF3748"/>
    <w:rsid w:val="00AF6BCE"/>
    <w:rsid w:val="00B01AEC"/>
    <w:rsid w:val="00B12A82"/>
    <w:rsid w:val="00B14482"/>
    <w:rsid w:val="00B17756"/>
    <w:rsid w:val="00B2042F"/>
    <w:rsid w:val="00B207DA"/>
    <w:rsid w:val="00B21577"/>
    <w:rsid w:val="00B303D9"/>
    <w:rsid w:val="00B321BA"/>
    <w:rsid w:val="00B35927"/>
    <w:rsid w:val="00B6176C"/>
    <w:rsid w:val="00B66A20"/>
    <w:rsid w:val="00B70BE5"/>
    <w:rsid w:val="00B718F7"/>
    <w:rsid w:val="00B830D4"/>
    <w:rsid w:val="00B854C8"/>
    <w:rsid w:val="00B8569A"/>
    <w:rsid w:val="00B87D86"/>
    <w:rsid w:val="00B917A9"/>
    <w:rsid w:val="00B9539D"/>
    <w:rsid w:val="00BA22E5"/>
    <w:rsid w:val="00BA505E"/>
    <w:rsid w:val="00BB1FA6"/>
    <w:rsid w:val="00BB7968"/>
    <w:rsid w:val="00BC1945"/>
    <w:rsid w:val="00BC713C"/>
    <w:rsid w:val="00BD1808"/>
    <w:rsid w:val="00BE1437"/>
    <w:rsid w:val="00BE24D4"/>
    <w:rsid w:val="00BE48DE"/>
    <w:rsid w:val="00BE4E92"/>
    <w:rsid w:val="00BE5C9F"/>
    <w:rsid w:val="00C01E98"/>
    <w:rsid w:val="00C02C47"/>
    <w:rsid w:val="00C1053B"/>
    <w:rsid w:val="00C10C6A"/>
    <w:rsid w:val="00C110BF"/>
    <w:rsid w:val="00C22F31"/>
    <w:rsid w:val="00C2420E"/>
    <w:rsid w:val="00C26B9C"/>
    <w:rsid w:val="00C34B09"/>
    <w:rsid w:val="00C363D6"/>
    <w:rsid w:val="00C4002E"/>
    <w:rsid w:val="00C42F71"/>
    <w:rsid w:val="00C51136"/>
    <w:rsid w:val="00C54640"/>
    <w:rsid w:val="00C54FEE"/>
    <w:rsid w:val="00C55E77"/>
    <w:rsid w:val="00C56AD9"/>
    <w:rsid w:val="00C6048A"/>
    <w:rsid w:val="00C62E26"/>
    <w:rsid w:val="00C63314"/>
    <w:rsid w:val="00C646EA"/>
    <w:rsid w:val="00C65D26"/>
    <w:rsid w:val="00C669BF"/>
    <w:rsid w:val="00C723AA"/>
    <w:rsid w:val="00C8694A"/>
    <w:rsid w:val="00C95122"/>
    <w:rsid w:val="00C97787"/>
    <w:rsid w:val="00CB43BF"/>
    <w:rsid w:val="00CC089C"/>
    <w:rsid w:val="00CC50F4"/>
    <w:rsid w:val="00CC6DFC"/>
    <w:rsid w:val="00CD0F48"/>
    <w:rsid w:val="00CD23CD"/>
    <w:rsid w:val="00CD7719"/>
    <w:rsid w:val="00CE2D10"/>
    <w:rsid w:val="00CE322B"/>
    <w:rsid w:val="00CF24D2"/>
    <w:rsid w:val="00CF2989"/>
    <w:rsid w:val="00CF3607"/>
    <w:rsid w:val="00CF67FA"/>
    <w:rsid w:val="00D03424"/>
    <w:rsid w:val="00D05D1E"/>
    <w:rsid w:val="00D17C09"/>
    <w:rsid w:val="00D260FC"/>
    <w:rsid w:val="00D26DC6"/>
    <w:rsid w:val="00D30741"/>
    <w:rsid w:val="00D30869"/>
    <w:rsid w:val="00D3107D"/>
    <w:rsid w:val="00D45943"/>
    <w:rsid w:val="00D47A02"/>
    <w:rsid w:val="00D52EB7"/>
    <w:rsid w:val="00D5691F"/>
    <w:rsid w:val="00D65260"/>
    <w:rsid w:val="00D805EA"/>
    <w:rsid w:val="00D87CDC"/>
    <w:rsid w:val="00D91601"/>
    <w:rsid w:val="00D942CA"/>
    <w:rsid w:val="00D96B92"/>
    <w:rsid w:val="00DA1000"/>
    <w:rsid w:val="00DA67A2"/>
    <w:rsid w:val="00DB0CB1"/>
    <w:rsid w:val="00DB186F"/>
    <w:rsid w:val="00DB208D"/>
    <w:rsid w:val="00DB4AC0"/>
    <w:rsid w:val="00DC6DDF"/>
    <w:rsid w:val="00DF6FC6"/>
    <w:rsid w:val="00DF7C45"/>
    <w:rsid w:val="00E00465"/>
    <w:rsid w:val="00E01D16"/>
    <w:rsid w:val="00E06B87"/>
    <w:rsid w:val="00E12294"/>
    <w:rsid w:val="00E129A8"/>
    <w:rsid w:val="00E13284"/>
    <w:rsid w:val="00E142D7"/>
    <w:rsid w:val="00E228F0"/>
    <w:rsid w:val="00E248B1"/>
    <w:rsid w:val="00E25BAA"/>
    <w:rsid w:val="00E26B20"/>
    <w:rsid w:val="00E3715B"/>
    <w:rsid w:val="00E43EEE"/>
    <w:rsid w:val="00E44AE2"/>
    <w:rsid w:val="00E47CCD"/>
    <w:rsid w:val="00E47FF6"/>
    <w:rsid w:val="00E5142A"/>
    <w:rsid w:val="00E526DE"/>
    <w:rsid w:val="00E61836"/>
    <w:rsid w:val="00E72602"/>
    <w:rsid w:val="00E75F21"/>
    <w:rsid w:val="00E77583"/>
    <w:rsid w:val="00E82BB1"/>
    <w:rsid w:val="00E83F1F"/>
    <w:rsid w:val="00E94970"/>
    <w:rsid w:val="00EA39F8"/>
    <w:rsid w:val="00EA66B0"/>
    <w:rsid w:val="00EB009A"/>
    <w:rsid w:val="00EC41D2"/>
    <w:rsid w:val="00EC44A1"/>
    <w:rsid w:val="00EC6CE8"/>
    <w:rsid w:val="00EE1C94"/>
    <w:rsid w:val="00EF5800"/>
    <w:rsid w:val="00EF6DF4"/>
    <w:rsid w:val="00EF6E9F"/>
    <w:rsid w:val="00F01D24"/>
    <w:rsid w:val="00F118EC"/>
    <w:rsid w:val="00F144CC"/>
    <w:rsid w:val="00F2015E"/>
    <w:rsid w:val="00F2067D"/>
    <w:rsid w:val="00F226F2"/>
    <w:rsid w:val="00F23075"/>
    <w:rsid w:val="00F4521F"/>
    <w:rsid w:val="00F51FBC"/>
    <w:rsid w:val="00F520B8"/>
    <w:rsid w:val="00F53D72"/>
    <w:rsid w:val="00F55289"/>
    <w:rsid w:val="00F64304"/>
    <w:rsid w:val="00F714B0"/>
    <w:rsid w:val="00F74A50"/>
    <w:rsid w:val="00F77410"/>
    <w:rsid w:val="00F850BF"/>
    <w:rsid w:val="00F91DB5"/>
    <w:rsid w:val="00F92045"/>
    <w:rsid w:val="00F960CF"/>
    <w:rsid w:val="00FA064D"/>
    <w:rsid w:val="00FA357C"/>
    <w:rsid w:val="00FA7670"/>
    <w:rsid w:val="00FB2C50"/>
    <w:rsid w:val="00FB709A"/>
    <w:rsid w:val="00FD0D05"/>
    <w:rsid w:val="00FD55A8"/>
    <w:rsid w:val="00FE479C"/>
    <w:rsid w:val="00FF0191"/>
    <w:rsid w:val="00FF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 strokecolor="white">
      <v:fill color="white"/>
      <v:stroke color="white"/>
    </o:shapedefaults>
    <o:shapelayout v:ext="edit">
      <o:idmap v:ext="edit" data="2"/>
    </o:shapelayout>
  </w:shapeDefaults>
  <w:decimalSymbol w:val=","/>
  <w:listSeparator w:val=";"/>
  <w14:docId w14:val="10E3E3EB"/>
  <w15:docId w15:val="{E814E7E7-646A-4F50-B802-258E84A34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60FC"/>
    <w:rPr>
      <w:sz w:val="24"/>
      <w:lang w:val="en-GB" w:eastAsia="en-US"/>
    </w:rPr>
  </w:style>
  <w:style w:type="paragraph" w:styleId="Antrat1">
    <w:name w:val="heading 1"/>
    <w:basedOn w:val="prastasis"/>
    <w:next w:val="prastasis"/>
    <w:qFormat/>
    <w:pPr>
      <w:keepNext/>
      <w:ind w:firstLine="1247"/>
      <w:outlineLvl w:val="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pPr>
      <w:ind w:firstLine="1247"/>
      <w:jc w:val="both"/>
    </w:pPr>
    <w:rPr>
      <w:lang w:val="lt-LT"/>
    </w:rPr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paragraph" w:styleId="Porat">
    <w:name w:val="footer"/>
    <w:basedOn w:val="prastasis"/>
    <w:link w:val="PoratDiagrama"/>
    <w:pPr>
      <w:tabs>
        <w:tab w:val="center" w:pos="4153"/>
        <w:tab w:val="right" w:pos="8306"/>
      </w:tabs>
    </w:pPr>
  </w:style>
  <w:style w:type="paragraph" w:styleId="Debesliotekstas">
    <w:name w:val="Balloon Text"/>
    <w:basedOn w:val="prastasis"/>
    <w:semiHidden/>
    <w:rsid w:val="00E94970"/>
    <w:rPr>
      <w:rFonts w:ascii="Tahoma" w:hAnsi="Tahoma" w:cs="Tahoma"/>
      <w:sz w:val="16"/>
      <w:szCs w:val="16"/>
    </w:rPr>
  </w:style>
  <w:style w:type="character" w:customStyle="1" w:styleId="PoratDiagrama">
    <w:name w:val="Poraštė Diagrama"/>
    <w:link w:val="Porat"/>
    <w:rsid w:val="00DF7C45"/>
    <w:rPr>
      <w:lang w:val="en-GB" w:eastAsia="en-US" w:bidi="ar-SA"/>
    </w:rPr>
  </w:style>
  <w:style w:type="character" w:styleId="Hipersaitas">
    <w:name w:val="Hyperlink"/>
    <w:rsid w:val="00DF7C45"/>
    <w:rPr>
      <w:color w:val="0000FF"/>
      <w:u w:val="single"/>
    </w:rPr>
  </w:style>
  <w:style w:type="paragraph" w:styleId="Dokumentostruktra">
    <w:name w:val="Document Map"/>
    <w:basedOn w:val="prastasis"/>
    <w:semiHidden/>
    <w:rsid w:val="00EF6DF4"/>
    <w:pPr>
      <w:shd w:val="clear" w:color="auto" w:fill="000080"/>
    </w:pPr>
    <w:rPr>
      <w:rFonts w:ascii="Tahoma" w:hAnsi="Tahoma" w:cs="Tahoma"/>
    </w:rPr>
  </w:style>
  <w:style w:type="table" w:styleId="Lentelstinklelis">
    <w:name w:val="Table Grid"/>
    <w:basedOn w:val="prastojilentel"/>
    <w:rsid w:val="00381C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inaostekstas">
    <w:name w:val="endnote text"/>
    <w:basedOn w:val="prastasis"/>
    <w:semiHidden/>
    <w:rsid w:val="0090661F"/>
  </w:style>
  <w:style w:type="character" w:styleId="Dokumentoinaosnumeris">
    <w:name w:val="endnote reference"/>
    <w:semiHidden/>
    <w:rsid w:val="0090661F"/>
    <w:rPr>
      <w:vertAlign w:val="superscript"/>
    </w:rPr>
  </w:style>
  <w:style w:type="paragraph" w:styleId="Puslapioinaostekstas">
    <w:name w:val="footnote text"/>
    <w:basedOn w:val="prastasis"/>
    <w:semiHidden/>
    <w:rsid w:val="0090661F"/>
  </w:style>
  <w:style w:type="character" w:styleId="Puslapioinaosnuoroda">
    <w:name w:val="footnote reference"/>
    <w:semiHidden/>
    <w:rsid w:val="0090661F"/>
    <w:rPr>
      <w:vertAlign w:val="superscript"/>
    </w:rPr>
  </w:style>
  <w:style w:type="paragraph" w:styleId="Pavadinimas">
    <w:name w:val="Title"/>
    <w:basedOn w:val="prastasis"/>
    <w:qFormat/>
    <w:rsid w:val="00B8569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Pagrindiniotekstotrauka">
    <w:name w:val="Body Text Indent"/>
    <w:basedOn w:val="prastasis"/>
    <w:rsid w:val="00B8569A"/>
    <w:pPr>
      <w:spacing w:after="120"/>
      <w:ind w:left="283"/>
    </w:pPr>
  </w:style>
  <w:style w:type="paragraph" w:styleId="Paantrat">
    <w:name w:val="Subtitle"/>
    <w:basedOn w:val="prastasis"/>
    <w:qFormat/>
    <w:rsid w:val="00B8569A"/>
    <w:pPr>
      <w:spacing w:after="60"/>
      <w:jc w:val="center"/>
      <w:outlineLvl w:val="1"/>
    </w:pPr>
    <w:rPr>
      <w:rFonts w:ascii="Arial" w:hAnsi="Arial" w:cs="Arial"/>
      <w:szCs w:val="24"/>
    </w:rPr>
  </w:style>
  <w:style w:type="character" w:styleId="Emfaz">
    <w:name w:val="Emphasis"/>
    <w:basedOn w:val="Numatytasispastraiposriftas"/>
    <w:uiPriority w:val="20"/>
    <w:qFormat/>
    <w:rsid w:val="003E2118"/>
    <w:rPr>
      <w:i/>
      <w:iCs/>
    </w:rPr>
  </w:style>
  <w:style w:type="paragraph" w:styleId="Sraopastraipa">
    <w:name w:val="List Paragraph"/>
    <w:basedOn w:val="prastasis"/>
    <w:uiPriority w:val="34"/>
    <w:qFormat/>
    <w:rsid w:val="009460E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181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2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3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8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8" Type="http://schemas.openxmlformats.org/officeDocument/2006/relationships/image" Target="media/image1.wmf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12" Type="http://schemas.openxmlformats.org/officeDocument/2006/relationships/footer" Target="footer1.xml"/><Relationship Id="rId7" Type="http://schemas.openxmlformats.org/officeDocument/2006/relationships/endnotes" Target="endnotes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11" Type="http://schemas.openxmlformats.org/officeDocument/2006/relationships/header" Target="header2.xml"/><Relationship Id="rId6" Type="http://schemas.openxmlformats.org/officeDocument/2006/relationships/footnotes" Target="footnotes.xml"/><Relationship Id="rId15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1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
<Relationships xmlns="http://schemas.openxmlformats.org/package/2006/relationships">
   <Relationship Id="rId1"
                 Target="file:///C:/Documents%20and%20Settings/inapau/Application%20Data/Microsoft/&#352;ablonai/pkpd%20blankas%20naujas.dot"
                 TargetMode="External"
                 Type="http://schemas.openxmlformats.org/officeDocument/2006/relationships/attachedTemplat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47134685E69749814610195696C088" ma:contentTypeVersion="15" ma:contentTypeDescription="Create a new document." ma:contentTypeScope="" ma:versionID="1bd1437c8bd8cc609a17244a428aa61d">
  <xsd:schema xmlns:xsd="http://www.w3.org/2001/XMLSchema" xmlns:xs="http://www.w3.org/2001/XMLSchema" xmlns:p="http://schemas.microsoft.com/office/2006/metadata/properties" xmlns:ns2="77a9964b-bd22-4528-a1d5-104b0b560481" xmlns:ns3="1b769c15-ff3f-4c51-98f3-4c37f89e8eb9" targetNamespace="http://schemas.microsoft.com/office/2006/metadata/properties" ma:root="true" ma:fieldsID="7d5ef00feb21076dce37074a1a5868a7" ns2:_="" ns3:_="">
    <xsd:import namespace="77a9964b-bd22-4528-a1d5-104b0b560481"/>
    <xsd:import namespace="1b769c15-ff3f-4c51-98f3-4c37f89e8e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a9964b-bd22-4528-a1d5-104b0b560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28937be-ff1f-4803-a6d3-fff41742de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769c15-ff3f-4c51-98f3-4c37f89e8eb9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4e3ca74-5c50-4b85-aad9-a25be8fae92c}" ma:internalName="TaxCatchAll" ma:showField="CatchAllData" ma:web="1b769c15-ff3f-4c51-98f3-4c37f89e8e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a9964b-bd22-4528-a1d5-104b0b560481">
      <Terms xmlns="http://schemas.microsoft.com/office/infopath/2007/PartnerControls"/>
    </lcf76f155ced4ddcb4097134ff3c332f>
    <TaxCatchAll xmlns="1b769c15-ff3f-4c51-98f3-4c37f89e8eb9" xsi:nil="true"/>
  </documentManagement>
</p:properties>
</file>

<file path=customXml/itemProps1.xml><?xml version="1.0" encoding="utf-8"?>
<ds:datastoreItem xmlns:ds="http://schemas.openxmlformats.org/officeDocument/2006/customXml" ds:itemID="{0F046BE0-DE44-43E8-A286-A5CD0A2240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B1A878-9489-4410-8386-85665B811704}"/>
</file>

<file path=customXml/itemProps3.xml><?xml version="1.0" encoding="utf-8"?>
<ds:datastoreItem xmlns:ds="http://schemas.openxmlformats.org/officeDocument/2006/customXml" ds:itemID="{C26CA4A0-E311-4ACD-B155-7342075704CF}"/>
</file>

<file path=customXml/itemProps4.xml><?xml version="1.0" encoding="utf-8"?>
<ds:datastoreItem xmlns:ds="http://schemas.openxmlformats.org/officeDocument/2006/customXml" ds:itemID="{7B131B56-FBE0-4B5B-AD7B-933D45CEFF14}"/>
</file>

<file path=docProps/app.xml><?xml version="1.0" encoding="utf-8"?>
<Properties xmlns="http://schemas.openxmlformats.org/officeDocument/2006/extended-properties" xmlns:vt="http://schemas.openxmlformats.org/officeDocument/2006/docPropsVTypes">
  <Template>pkpd blankas naujas</Template>
  <TotalTime>2</TotalTime>
  <Pages>1</Pages>
  <Words>689</Words>
  <Characters>394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sm</Company>
  <LinksUpToDate>false</LinksUpToDate>
  <CharactersWithSpaces>1081</CharactersWithSpaces>
  <SharedDoc>false</SharedDoc>
  <HLinks>
    <vt:vector size="6" baseType="variant">
      <vt:variant>
        <vt:i4>6684700</vt:i4>
      </vt:variant>
      <vt:variant>
        <vt:i4>3</vt:i4>
      </vt:variant>
      <vt:variant>
        <vt:i4>0</vt:i4>
      </vt:variant>
      <vt:variant>
        <vt:i4>5</vt:i4>
      </vt:variant>
      <vt:variant>
        <vt:lpwstr>mailto:gabija.daskeviciene@pkpd.lt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pkpd@pkpd.lt</dc:creator>
  <cp:lastModifiedBy>Rolanda Sabutienė</cp:lastModifiedBy>
  <cp:revision>2</cp:revision>
  <cp:lastPrinted>2022-06-01T06:02:00Z</cp:lastPrinted>
  <dcterms:created xsi:type="dcterms:W3CDTF">2026-02-05T10:01:00Z</dcterms:created>
  <dcterms:modified xsi:type="dcterms:W3CDTF">2026-02-05T10:01:00Z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0x0101000C47134685E69749814610195696C088</vt:lpwstr>
  </property>
</Properties>
</file>